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5051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199DE255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Berkhamsted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 Smith.</w:t>
      </w:r>
    </w:p>
    <w:p w14:paraId="5900A57A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927EB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D19BF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1399</w:t>
      </w:r>
      <w:r>
        <w:rPr>
          <w:rFonts w:ascii="Times New Roman" w:hAnsi="Times New Roman" w:cs="Times New Roman"/>
          <w:sz w:val="24"/>
          <w:szCs w:val="24"/>
        </w:rPr>
        <w:tab/>
        <w:t>Henry Julyan of London, ironmonger(q.v.), brought a plaint of debt against him,</w:t>
      </w:r>
    </w:p>
    <w:p w14:paraId="763170C7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Peter Tully of Gloucester, cutler(q.v.),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Sheffeld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William Smyth</w:t>
      </w:r>
    </w:p>
    <w:p w14:paraId="61C06B91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Rickmansworth, Hertfordshire(q.v.), and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Nepy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Singlewell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DEB7B75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Kent(q.v.).</w:t>
      </w:r>
    </w:p>
    <w:p w14:paraId="3DEC12EB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87AFA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49E8BED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AD2AB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0E694" w14:textId="77777777" w:rsidR="008F0956" w:rsidRDefault="008F0956" w:rsidP="008F0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2022</w:t>
      </w:r>
    </w:p>
    <w:p w14:paraId="5867E2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1B785" w14:textId="77777777" w:rsidR="008F0956" w:rsidRDefault="008F0956" w:rsidP="009139A6">
      <w:r>
        <w:separator/>
      </w:r>
    </w:p>
  </w:endnote>
  <w:endnote w:type="continuationSeparator" w:id="0">
    <w:p w14:paraId="43FA4543" w14:textId="77777777" w:rsidR="008F0956" w:rsidRDefault="008F0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EF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D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B6A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6CDE9" w14:textId="77777777" w:rsidR="008F0956" w:rsidRDefault="008F0956" w:rsidP="009139A6">
      <w:r>
        <w:separator/>
      </w:r>
    </w:p>
  </w:footnote>
  <w:footnote w:type="continuationSeparator" w:id="0">
    <w:p w14:paraId="7F373480" w14:textId="77777777" w:rsidR="008F0956" w:rsidRDefault="008F0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7E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4C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48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956"/>
    <w:rsid w:val="000666E0"/>
    <w:rsid w:val="002510B7"/>
    <w:rsid w:val="005C130B"/>
    <w:rsid w:val="00826F5C"/>
    <w:rsid w:val="008F095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33E0F"/>
  <w15:chartTrackingRefBased/>
  <w15:docId w15:val="{0D964519-C36C-4C5C-982F-5064BB3D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0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2022-06-16T11:29:00Z</dcterms:created>
  <dcterms:modified xsi:type="dcterms:W3CDTF">2022-06-16T11:29:00Z</dcterms:modified>
</cp:coreProperties>
</file>